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CE841E" w14:textId="77777777" w:rsidR="00F96A27" w:rsidRDefault="00F96A27" w:rsidP="00F96A2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PADVALE (</w:t>
      </w:r>
      <w:proofErr w:type="gramStart"/>
      <w:r>
        <w:rPr>
          <w:rFonts w:ascii="Times New Roman" w:hAnsi="Times New Roman" w:cs="Times New Roman"/>
          <w:u w:val="single"/>
        </w:rPr>
        <w:t>PADNALE)</w:t>
      </w:r>
      <w:r>
        <w:rPr>
          <w:rFonts w:ascii="Times New Roman" w:hAnsi="Times New Roman" w:cs="Times New Roman"/>
        </w:rPr>
        <w:t xml:space="preserve">   </w:t>
      </w:r>
      <w:proofErr w:type="gramEnd"/>
      <w:r>
        <w:rPr>
          <w:rFonts w:ascii="Times New Roman" w:hAnsi="Times New Roman" w:cs="Times New Roman"/>
        </w:rPr>
        <w:t xml:space="preserve">   (fl.1484)</w:t>
      </w:r>
    </w:p>
    <w:p w14:paraId="68AF447E" w14:textId="77777777" w:rsidR="00F96A27" w:rsidRDefault="00F96A27" w:rsidP="00F96A27">
      <w:pPr>
        <w:rPr>
          <w:rFonts w:ascii="Times New Roman" w:hAnsi="Times New Roman" w:cs="Times New Roman"/>
        </w:rPr>
      </w:pPr>
    </w:p>
    <w:p w14:paraId="26E38E8F" w14:textId="77777777" w:rsidR="00F96A27" w:rsidRDefault="00F96A27" w:rsidP="00F96A27">
      <w:pPr>
        <w:rPr>
          <w:rFonts w:ascii="Times New Roman" w:hAnsi="Times New Roman" w:cs="Times New Roman"/>
        </w:rPr>
      </w:pPr>
    </w:p>
    <w:p w14:paraId="02E0D64D" w14:textId="77777777" w:rsidR="00F96A27" w:rsidRDefault="00F96A27" w:rsidP="00F96A2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and William </w:t>
      </w:r>
      <w:proofErr w:type="spellStart"/>
      <w:r>
        <w:rPr>
          <w:rFonts w:ascii="Times New Roman" w:hAnsi="Times New Roman" w:cs="Times New Roman"/>
        </w:rPr>
        <w:t>Leyenthale</w:t>
      </w:r>
      <w:proofErr w:type="spellEnd"/>
      <w:r>
        <w:rPr>
          <w:rFonts w:ascii="Times New Roman" w:hAnsi="Times New Roman" w:cs="Times New Roman"/>
        </w:rPr>
        <w:t>(q.v.) made a plaint of debt against Thomas</w:t>
      </w:r>
    </w:p>
    <w:p w14:paraId="0689ECFE" w14:textId="77777777" w:rsidR="00F96A27" w:rsidRDefault="00F96A27" w:rsidP="00F96A2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Copcot</w:t>
      </w:r>
      <w:proofErr w:type="spellEnd"/>
      <w:r>
        <w:rPr>
          <w:rFonts w:ascii="Times New Roman" w:hAnsi="Times New Roman" w:cs="Times New Roman"/>
        </w:rPr>
        <w:t xml:space="preserve"> of Horspath, Oxfordshire(q.v.).</w:t>
      </w:r>
    </w:p>
    <w:p w14:paraId="74557569" w14:textId="77777777" w:rsidR="00F96A27" w:rsidRDefault="00F96A27" w:rsidP="00F96A2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F90F0C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0D862344" w14:textId="77777777" w:rsidR="00F96A27" w:rsidRDefault="00F96A27" w:rsidP="00F96A27">
      <w:pPr>
        <w:rPr>
          <w:rFonts w:ascii="Times New Roman" w:hAnsi="Times New Roman" w:cs="Times New Roman"/>
        </w:rPr>
      </w:pPr>
    </w:p>
    <w:p w14:paraId="6E03A212" w14:textId="77777777" w:rsidR="00F96A27" w:rsidRDefault="00F96A27" w:rsidP="00F96A27">
      <w:pPr>
        <w:rPr>
          <w:rFonts w:ascii="Times New Roman" w:hAnsi="Times New Roman" w:cs="Times New Roman"/>
        </w:rPr>
      </w:pPr>
    </w:p>
    <w:p w14:paraId="1C6D797D" w14:textId="77777777" w:rsidR="00F96A27" w:rsidRDefault="00F96A27" w:rsidP="00F96A2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 August 2018</w:t>
      </w:r>
    </w:p>
    <w:p w14:paraId="2C8EEA77" w14:textId="77777777" w:rsidR="006B2F86" w:rsidRPr="00E71FC3" w:rsidRDefault="00F96A2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98029D" w14:textId="77777777" w:rsidR="00F96A27" w:rsidRDefault="00F96A27" w:rsidP="00E71FC3">
      <w:r>
        <w:separator/>
      </w:r>
    </w:p>
  </w:endnote>
  <w:endnote w:type="continuationSeparator" w:id="0">
    <w:p w14:paraId="393EA998" w14:textId="77777777" w:rsidR="00F96A27" w:rsidRDefault="00F96A2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43061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C5B51F" w14:textId="77777777" w:rsidR="00F96A27" w:rsidRDefault="00F96A27" w:rsidP="00E71FC3">
      <w:r>
        <w:separator/>
      </w:r>
    </w:p>
  </w:footnote>
  <w:footnote w:type="continuationSeparator" w:id="0">
    <w:p w14:paraId="670F341A" w14:textId="77777777" w:rsidR="00F96A27" w:rsidRDefault="00F96A2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A27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96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AD8EEF"/>
  <w15:chartTrackingRefBased/>
  <w15:docId w15:val="{E31B345E-714E-4FDF-A621-C8D83F60F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96A2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F96A2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2018-09-21T20:06:00Z</dcterms:created>
  <dcterms:modified xsi:type="dcterms:W3CDTF">2018-09-21T20:07:00Z</dcterms:modified>
</cp:coreProperties>
</file>